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1D0D9E8E" w:rsidR="00DD01F9" w:rsidRPr="00DD01F9" w:rsidRDefault="00712050" w:rsidP="002D5F19">
            <w:pPr>
              <w:pStyle w:val="Titlepagetext"/>
              <w:rPr>
                <w:sz w:val="16"/>
                <w:szCs w:val="16"/>
              </w:rPr>
            </w:pPr>
            <w:r>
              <w:rPr>
                <w:sz w:val="16"/>
                <w:szCs w:val="16"/>
              </w:rPr>
              <w:t>20 januari</w:t>
            </w:r>
            <w:r w:rsidR="004A0406">
              <w:rPr>
                <w:sz w:val="16"/>
                <w:szCs w:val="16"/>
              </w:rPr>
              <w:t xml:space="preserve"> 2021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67FAFDF1" w:rsidR="00F45FC5" w:rsidRDefault="00734E35" w:rsidP="002D5F19">
            <w:pPr>
              <w:pStyle w:val="Titlepagearticle"/>
            </w:pPr>
            <w:r>
              <w:t>Polos</w:t>
            </w:r>
            <w:r w:rsidR="00463B15">
              <w:t>hirt</w:t>
            </w:r>
            <w:r w:rsidR="002A6EBB">
              <w:t xml:space="preserve"> korte mouw</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3A45EC02" w14:textId="7796601D" w:rsidR="004767C2" w:rsidRDefault="004767C2" w:rsidP="004767C2">
            <w:pPr>
              <w:pStyle w:val="Tabletext"/>
              <w:rPr>
                <w:sz w:val="18"/>
                <w:szCs w:val="18"/>
              </w:rPr>
            </w:pPr>
            <w:r>
              <w:rPr>
                <w:sz w:val="18"/>
                <w:szCs w:val="18"/>
              </w:rPr>
              <w:t>Het artikel</w:t>
            </w:r>
            <w:r w:rsidRPr="003A32CC">
              <w:rPr>
                <w:sz w:val="18"/>
                <w:szCs w:val="18"/>
              </w:rPr>
              <w:t xml:space="preserve"> is</w:t>
            </w:r>
            <w:r>
              <w:rPr>
                <w:sz w:val="18"/>
                <w:szCs w:val="18"/>
              </w:rPr>
              <w:t xml:space="preserve"> </w:t>
            </w:r>
            <w:r w:rsidRPr="003A32CC">
              <w:rPr>
                <w:sz w:val="18"/>
                <w:szCs w:val="18"/>
              </w:rPr>
              <w:t xml:space="preserve">geschikt voor </w:t>
            </w:r>
            <w:r w:rsidR="00CD4CD7" w:rsidRPr="00CD4CD7">
              <w:rPr>
                <w:sz w:val="18"/>
                <w:szCs w:val="18"/>
              </w:rPr>
              <w:t>thuis</w:t>
            </w:r>
            <w:r w:rsidRPr="003A32CC">
              <w:rPr>
                <w:sz w:val="18"/>
                <w:szCs w:val="18"/>
              </w:rPr>
              <w:t xml:space="preserve">wassen. </w:t>
            </w:r>
          </w:p>
          <w:p w14:paraId="277BD8E7" w14:textId="77777777" w:rsidR="004767C2" w:rsidRDefault="004767C2" w:rsidP="004767C2">
            <w:pPr>
              <w:pStyle w:val="Tabletext"/>
              <w:rPr>
                <w:sz w:val="18"/>
                <w:szCs w:val="18"/>
              </w:rPr>
            </w:pPr>
            <w:r w:rsidRPr="003A32CC">
              <w:rPr>
                <w:sz w:val="18"/>
                <w:szCs w:val="18"/>
              </w:rPr>
              <w:t>Het reinigings- en droogproces heeft een minimale invloed op de prestaties van het kledingstuk.</w:t>
            </w:r>
          </w:p>
          <w:p w14:paraId="3431935C" w14:textId="300BA788" w:rsidR="00A8477A" w:rsidRPr="00C870FD" w:rsidRDefault="00A8477A" w:rsidP="004767C2">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1E2013B2" w:rsidR="0060167A" w:rsidRPr="00214732" w:rsidRDefault="00602755" w:rsidP="00897938">
            <w:pPr>
              <w:pStyle w:val="Tabletext"/>
              <w:rPr>
                <w:b/>
                <w:sz w:val="18"/>
                <w:szCs w:val="18"/>
              </w:rPr>
            </w:pPr>
            <w:r w:rsidRPr="00881551">
              <w:rPr>
                <w:b/>
                <w:sz w:val="18"/>
                <w:szCs w:val="18"/>
              </w:rPr>
              <w:t>Polos</w:t>
            </w:r>
            <w:r w:rsidR="007D26AB" w:rsidRPr="00881551">
              <w:rPr>
                <w:b/>
                <w:sz w:val="18"/>
                <w:szCs w:val="18"/>
              </w:rPr>
              <w:t>hirt</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59C454AE" w14:textId="77777777" w:rsidR="00D03A45" w:rsidRDefault="00D03A45" w:rsidP="005658EF">
            <w:pPr>
              <w:numPr>
                <w:ilvl w:val="0"/>
                <w:numId w:val="41"/>
              </w:numPr>
              <w:spacing w:line="240" w:lineRule="atLeast"/>
            </w:pPr>
            <w:r>
              <w:t>Korte mouwen,</w:t>
            </w:r>
          </w:p>
          <w:p w14:paraId="7141B657" w14:textId="3243453F" w:rsidR="00A6712E" w:rsidRDefault="00F0123C" w:rsidP="005658EF">
            <w:pPr>
              <w:numPr>
                <w:ilvl w:val="0"/>
                <w:numId w:val="41"/>
              </w:numPr>
              <w:spacing w:line="240" w:lineRule="atLeast"/>
            </w:pPr>
            <w:r>
              <w:t>Geribte kraag</w:t>
            </w:r>
            <w:r w:rsidR="00A6712E">
              <w:t>,</w:t>
            </w:r>
          </w:p>
          <w:p w14:paraId="723AC46C" w14:textId="00FD2E68" w:rsidR="003129ED" w:rsidRDefault="003129ED" w:rsidP="005658EF">
            <w:pPr>
              <w:numPr>
                <w:ilvl w:val="0"/>
                <w:numId w:val="41"/>
              </w:numPr>
              <w:spacing w:line="240" w:lineRule="atLeast"/>
            </w:pPr>
            <w:r w:rsidRPr="007F4B16">
              <w:t>Sneldrogend</w:t>
            </w:r>
            <w:r w:rsidR="00A6712E">
              <w:t>,</w:t>
            </w:r>
          </w:p>
          <w:p w14:paraId="160462CF" w14:textId="0BE9F692" w:rsidR="003129ED" w:rsidRDefault="00F0123C" w:rsidP="005658EF">
            <w:pPr>
              <w:numPr>
                <w:ilvl w:val="0"/>
                <w:numId w:val="41"/>
              </w:numPr>
              <w:spacing w:line="240" w:lineRule="atLeast"/>
            </w:pPr>
            <w:r>
              <w:t>Bij voorkeur s</w:t>
            </w:r>
            <w:r w:rsidR="003129ED" w:rsidRPr="007F4B16">
              <w:t>tretch</w:t>
            </w:r>
            <w:r w:rsidR="003129ED">
              <w:t xml:space="preserve"> stof</w:t>
            </w:r>
            <w:r w:rsidR="00A6712E">
              <w:t>,</w:t>
            </w:r>
          </w:p>
          <w:p w14:paraId="333C94F1" w14:textId="29A4E7A7" w:rsidR="003129ED" w:rsidRDefault="003129ED" w:rsidP="005658EF">
            <w:pPr>
              <w:numPr>
                <w:ilvl w:val="0"/>
                <w:numId w:val="41"/>
              </w:numPr>
              <w:spacing w:line="240" w:lineRule="atLeast"/>
            </w:pPr>
            <w:r>
              <w:t>R</w:t>
            </w:r>
            <w:r w:rsidRPr="007F4B16">
              <w:t>ug bedekkende lengte</w:t>
            </w:r>
            <w:r w:rsidR="00A6712E">
              <w:t>,</w:t>
            </w:r>
          </w:p>
          <w:p w14:paraId="7030D87C" w14:textId="3657C1E1" w:rsidR="003129ED" w:rsidRDefault="003129ED" w:rsidP="005658EF">
            <w:pPr>
              <w:numPr>
                <w:ilvl w:val="0"/>
                <w:numId w:val="41"/>
              </w:numPr>
              <w:spacing w:line="240" w:lineRule="atLeast"/>
            </w:pPr>
            <w:r>
              <w:t>K</w:t>
            </w:r>
            <w:r w:rsidRPr="007F4B16">
              <w:t>noopsluiting</w:t>
            </w:r>
            <w:r w:rsidR="00A6712E">
              <w:t>,</w:t>
            </w:r>
          </w:p>
          <w:p w14:paraId="58F3FB62" w14:textId="5FB5AC84" w:rsidR="005658EF" w:rsidRPr="007F4B16" w:rsidRDefault="005658EF" w:rsidP="005658EF">
            <w:pPr>
              <w:numPr>
                <w:ilvl w:val="0"/>
                <w:numId w:val="41"/>
              </w:numPr>
              <w:spacing w:line="240" w:lineRule="atLeast"/>
            </w:pPr>
            <w:r w:rsidRPr="007F4B16">
              <w:t>Voorzien van Heat seal logo</w:t>
            </w:r>
            <w:r w:rsidR="00A6712E">
              <w:t>.</w:t>
            </w:r>
          </w:p>
          <w:p w14:paraId="335A35EA" w14:textId="71579298" w:rsidR="00E91FA7" w:rsidRPr="006C50D3" w:rsidRDefault="00E91FA7" w:rsidP="00E91FA7">
            <w:pPr>
              <w:spacing w:line="276" w:lineRule="auto"/>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7B51E45A" w:rsidR="0060167A" w:rsidRPr="00740C03" w:rsidRDefault="009B45BF" w:rsidP="00897938">
            <w:pPr>
              <w:pStyle w:val="Tabletext"/>
              <w:rPr>
                <w:sz w:val="18"/>
                <w:szCs w:val="18"/>
              </w:rPr>
            </w:pPr>
            <w:r>
              <w:rPr>
                <w:sz w:val="18"/>
                <w:szCs w:val="18"/>
              </w:rPr>
              <w:t xml:space="preserve">- </w:t>
            </w:r>
            <w:r w:rsidR="00F63883"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076260AC" w:rsidR="009F2562" w:rsidRDefault="009F2562" w:rsidP="00F27CDE"/>
    <w:p w14:paraId="64236CD7" w14:textId="3E136373" w:rsidR="000F53C2" w:rsidRDefault="000F53C2" w:rsidP="00F27CDE"/>
    <w:p w14:paraId="08DB0979" w14:textId="6804C22B" w:rsidR="000F53C2" w:rsidRDefault="000F53C2" w:rsidP="00F27CDE"/>
    <w:p w14:paraId="1999D832" w14:textId="793A9998" w:rsidR="000F53C2" w:rsidRDefault="000F53C2" w:rsidP="00F27CDE"/>
    <w:p w14:paraId="58235048" w14:textId="441212C1" w:rsidR="000F53C2" w:rsidRDefault="000F53C2" w:rsidP="00F27CDE"/>
    <w:p w14:paraId="04663D60" w14:textId="7ED1B914" w:rsidR="000F53C2" w:rsidRDefault="000F53C2" w:rsidP="00F27CDE"/>
    <w:p w14:paraId="4EB61D64" w14:textId="0E17ED63" w:rsidR="000F53C2" w:rsidRDefault="000F53C2" w:rsidP="00F27CDE"/>
    <w:p w14:paraId="46FA9F4B" w14:textId="77777777" w:rsidR="000F53C2" w:rsidRDefault="000F53C2" w:rsidP="00F27CDE"/>
    <w:p w14:paraId="305DBF51" w14:textId="0C26C272" w:rsidR="007E709F" w:rsidRPr="00214732" w:rsidRDefault="00183B08"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0D29AC3F"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5C1222" w:rsidRPr="007F4B16">
        <w:t>S</w:t>
      </w:r>
      <w:r w:rsidR="005C1222">
        <w:t xml:space="preserve"> </w:t>
      </w:r>
      <w:r w:rsidR="005C1222" w:rsidRPr="007F4B16">
        <w:t>-</w:t>
      </w:r>
      <w:r w:rsidR="005C1222">
        <w:t xml:space="preserve"> </w:t>
      </w:r>
      <w:r w:rsidR="00C844EA">
        <w:t>3</w:t>
      </w:r>
      <w:r w:rsidR="005C1222" w:rsidRPr="007F4B16">
        <w:t>XL of vergelijkbaar</w:t>
      </w:r>
      <w:r w:rsidR="005C1222">
        <w:t>.</w:t>
      </w:r>
    </w:p>
    <w:p w14:paraId="19970C15" w14:textId="38411D37" w:rsidR="00793724" w:rsidRPr="00E844F6" w:rsidRDefault="00793724" w:rsidP="00793724">
      <w:pPr>
        <w:pStyle w:val="Lijstalinea"/>
        <w:numPr>
          <w:ilvl w:val="0"/>
          <w:numId w:val="41"/>
        </w:numPr>
        <w:spacing w:line="280" w:lineRule="atLeast"/>
      </w:pPr>
      <w:r>
        <w:t>Het artikel</w:t>
      </w:r>
      <w:r>
        <w:t xml:space="preserve"> is leverbaar in </w:t>
      </w:r>
      <w:r w:rsidR="00992C80">
        <w:t>een damesmodel</w:t>
      </w:r>
      <w:r w:rsidR="00712050">
        <w:t>, -</w:t>
      </w:r>
      <w:r>
        <w:t>maten</w:t>
      </w:r>
    </w:p>
    <w:p w14:paraId="4B6232FA" w14:textId="77777777" w:rsidR="005C1222" w:rsidRPr="00793724" w:rsidRDefault="005C1222" w:rsidP="005C1222">
      <w:pPr>
        <w:spacing w:line="280" w:lineRule="atLeast"/>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3EB02A12" w14:textId="40B3453F" w:rsidR="000735A0" w:rsidRDefault="000735A0" w:rsidP="00BB69C0">
      <w:pPr>
        <w:numPr>
          <w:ilvl w:val="1"/>
          <w:numId w:val="41"/>
        </w:numPr>
        <w:spacing w:line="240" w:lineRule="atLeast"/>
      </w:pPr>
      <w:r>
        <w:t>Katoen of duurzaam alternatief</w:t>
      </w:r>
      <w:r w:rsidR="009630E3">
        <w:t xml:space="preserve"> (bij voorkeur met stretch eigenschappen)</w:t>
      </w:r>
    </w:p>
    <w:p w14:paraId="2D0D1A23" w14:textId="6C52C72E" w:rsidR="00BB69C0" w:rsidRPr="007F4B16" w:rsidRDefault="00BB69C0" w:rsidP="00BB69C0">
      <w:pPr>
        <w:numPr>
          <w:ilvl w:val="1"/>
          <w:numId w:val="41"/>
        </w:numPr>
        <w:spacing w:line="240" w:lineRule="atLeast"/>
      </w:pPr>
      <w:r w:rsidRPr="007F4B16">
        <w:t>Gewicht: 160-200 gr/m2</w:t>
      </w:r>
    </w:p>
    <w:p w14:paraId="050BC224" w14:textId="77777777" w:rsidR="00002A06" w:rsidRPr="002B3D41" w:rsidRDefault="00002A06" w:rsidP="001C6B91"/>
    <w:p w14:paraId="36A3826A" w14:textId="4960798A" w:rsidR="00393CCC" w:rsidRPr="00FA7273" w:rsidRDefault="000E6AC7" w:rsidP="00242408">
      <w:pPr>
        <w:spacing w:line="280" w:lineRule="atLeast"/>
        <w:rPr>
          <w:color w:val="FF0000"/>
        </w:rPr>
      </w:pPr>
      <w:bookmarkStart w:id="71" w:name="OLE_LINK12"/>
      <w:bookmarkStart w:id="72" w:name="OLE_LINK13"/>
      <w:r>
        <w:t>Kleur:</w:t>
      </w:r>
      <w:r w:rsidR="00393CCC">
        <w:t xml:space="preserve"> </w:t>
      </w:r>
      <w:r w:rsidR="00F23AE4">
        <w:t>Zwart-grijs</w:t>
      </w: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76D10" w14:textId="77777777" w:rsidR="004124C2" w:rsidRDefault="004124C2">
      <w:r>
        <w:separator/>
      </w:r>
    </w:p>
  </w:endnote>
  <w:endnote w:type="continuationSeparator" w:id="0">
    <w:p w14:paraId="78BC3E94" w14:textId="77777777" w:rsidR="004124C2" w:rsidRDefault="0041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6608F" w14:textId="77777777" w:rsidR="004124C2" w:rsidRDefault="004124C2">
      <w:r>
        <w:separator/>
      </w:r>
    </w:p>
  </w:footnote>
  <w:footnote w:type="continuationSeparator" w:id="0">
    <w:p w14:paraId="7975AAFB" w14:textId="77777777" w:rsidR="004124C2" w:rsidRDefault="0041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KPU-bedrijf /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020E1908" w:rsidR="007B5ABB" w:rsidRDefault="007B5ABB">
    <w:pPr>
      <w:pStyle w:val="Headertext"/>
    </w:pPr>
    <w:r>
      <w:tab/>
    </w:r>
    <w:r w:rsidR="009E767F">
      <w:t>PVE-nummer</w:t>
    </w:r>
    <w:r w:rsidR="009E767F">
      <w:tab/>
      <w:t xml:space="preserve">: Annex </w:t>
    </w:r>
    <w:r w:rsidR="00280E19">
      <w:t>1</w:t>
    </w:r>
    <w:r w:rsidR="004A0406">
      <w:t>1</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C36B6B"/>
    <w:multiLevelType w:val="hybridMultilevel"/>
    <w:tmpl w:val="692E95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7"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1"/>
  </w:num>
  <w:num w:numId="4">
    <w:abstractNumId w:val="13"/>
  </w:num>
  <w:num w:numId="5">
    <w:abstractNumId w:val="35"/>
  </w:num>
  <w:num w:numId="6">
    <w:abstractNumId w:val="15"/>
  </w:num>
  <w:num w:numId="7">
    <w:abstractNumId w:val="6"/>
  </w:num>
  <w:num w:numId="8">
    <w:abstractNumId w:val="39"/>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5"/>
  </w:num>
  <w:num w:numId="13">
    <w:abstractNumId w:val="8"/>
  </w:num>
  <w:num w:numId="14">
    <w:abstractNumId w:val="36"/>
  </w:num>
  <w:num w:numId="15">
    <w:abstractNumId w:val="0"/>
  </w:num>
  <w:num w:numId="16">
    <w:abstractNumId w:val="17"/>
  </w:num>
  <w:num w:numId="17">
    <w:abstractNumId w:val="37"/>
  </w:num>
  <w:num w:numId="18">
    <w:abstractNumId w:val="34"/>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8"/>
  </w:num>
  <w:num w:numId="35">
    <w:abstractNumId w:val="31"/>
  </w:num>
  <w:num w:numId="36">
    <w:abstractNumId w:val="9"/>
  </w:num>
  <w:num w:numId="37">
    <w:abstractNumId w:val="21"/>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4A68"/>
    <w:rsid w:val="00055BB4"/>
    <w:rsid w:val="0006104B"/>
    <w:rsid w:val="000673D5"/>
    <w:rsid w:val="00067B07"/>
    <w:rsid w:val="000701F8"/>
    <w:rsid w:val="00070FEA"/>
    <w:rsid w:val="0007129B"/>
    <w:rsid w:val="000713C2"/>
    <w:rsid w:val="000735A0"/>
    <w:rsid w:val="00074684"/>
    <w:rsid w:val="000768BE"/>
    <w:rsid w:val="00086484"/>
    <w:rsid w:val="00090EFF"/>
    <w:rsid w:val="000924CC"/>
    <w:rsid w:val="000938CB"/>
    <w:rsid w:val="00094477"/>
    <w:rsid w:val="000949EC"/>
    <w:rsid w:val="000978D6"/>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514C"/>
    <w:rsid w:val="000F53C2"/>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319C"/>
    <w:rsid w:val="001C5A12"/>
    <w:rsid w:val="001C5EA9"/>
    <w:rsid w:val="001C6A98"/>
    <w:rsid w:val="001C6B91"/>
    <w:rsid w:val="001C6F85"/>
    <w:rsid w:val="001C7A23"/>
    <w:rsid w:val="001D1055"/>
    <w:rsid w:val="001D4FEF"/>
    <w:rsid w:val="001D5AE2"/>
    <w:rsid w:val="001E0920"/>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6EBB"/>
    <w:rsid w:val="002A7F87"/>
    <w:rsid w:val="002B269D"/>
    <w:rsid w:val="002B3D41"/>
    <w:rsid w:val="002B4042"/>
    <w:rsid w:val="002B5AC0"/>
    <w:rsid w:val="002C17B4"/>
    <w:rsid w:val="002C2DDF"/>
    <w:rsid w:val="002C79AE"/>
    <w:rsid w:val="002D2115"/>
    <w:rsid w:val="002D22A5"/>
    <w:rsid w:val="002D3553"/>
    <w:rsid w:val="002D4A3E"/>
    <w:rsid w:val="002D4EC1"/>
    <w:rsid w:val="002D72B2"/>
    <w:rsid w:val="002E3D34"/>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29ED"/>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662C0"/>
    <w:rsid w:val="00370279"/>
    <w:rsid w:val="003803A7"/>
    <w:rsid w:val="00380AF0"/>
    <w:rsid w:val="003832F1"/>
    <w:rsid w:val="0038629C"/>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C10B3"/>
    <w:rsid w:val="003D232F"/>
    <w:rsid w:val="003E615E"/>
    <w:rsid w:val="003F12D1"/>
    <w:rsid w:val="003F2D42"/>
    <w:rsid w:val="003F6356"/>
    <w:rsid w:val="00400350"/>
    <w:rsid w:val="00400856"/>
    <w:rsid w:val="0041156B"/>
    <w:rsid w:val="0041173F"/>
    <w:rsid w:val="004124C2"/>
    <w:rsid w:val="00415FBC"/>
    <w:rsid w:val="00416E43"/>
    <w:rsid w:val="00425428"/>
    <w:rsid w:val="0043302F"/>
    <w:rsid w:val="004337D5"/>
    <w:rsid w:val="00435DC6"/>
    <w:rsid w:val="0043657C"/>
    <w:rsid w:val="00451675"/>
    <w:rsid w:val="00453A00"/>
    <w:rsid w:val="00454E1A"/>
    <w:rsid w:val="00462705"/>
    <w:rsid w:val="00462809"/>
    <w:rsid w:val="00463B15"/>
    <w:rsid w:val="00467ADF"/>
    <w:rsid w:val="00472E09"/>
    <w:rsid w:val="004749C6"/>
    <w:rsid w:val="00474DC1"/>
    <w:rsid w:val="00475202"/>
    <w:rsid w:val="004767C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0406"/>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58EF"/>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0101"/>
    <w:rsid w:val="005D3A60"/>
    <w:rsid w:val="005D3C71"/>
    <w:rsid w:val="005D78F8"/>
    <w:rsid w:val="005E1F39"/>
    <w:rsid w:val="005E3124"/>
    <w:rsid w:val="005F644A"/>
    <w:rsid w:val="0060167A"/>
    <w:rsid w:val="00601712"/>
    <w:rsid w:val="00602755"/>
    <w:rsid w:val="0060288A"/>
    <w:rsid w:val="00602D84"/>
    <w:rsid w:val="00604A18"/>
    <w:rsid w:val="006076C3"/>
    <w:rsid w:val="00607F15"/>
    <w:rsid w:val="00615088"/>
    <w:rsid w:val="00626953"/>
    <w:rsid w:val="00627341"/>
    <w:rsid w:val="00627641"/>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50D3"/>
    <w:rsid w:val="006D0EBF"/>
    <w:rsid w:val="006D2FC1"/>
    <w:rsid w:val="006D3485"/>
    <w:rsid w:val="006E0782"/>
    <w:rsid w:val="006E2723"/>
    <w:rsid w:val="006E34D9"/>
    <w:rsid w:val="006E6953"/>
    <w:rsid w:val="006F0771"/>
    <w:rsid w:val="006F154A"/>
    <w:rsid w:val="006F313C"/>
    <w:rsid w:val="006F390E"/>
    <w:rsid w:val="006F56DE"/>
    <w:rsid w:val="0070153D"/>
    <w:rsid w:val="00706F50"/>
    <w:rsid w:val="00710C36"/>
    <w:rsid w:val="00710DC6"/>
    <w:rsid w:val="00711CD2"/>
    <w:rsid w:val="00712050"/>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3724"/>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26A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7D27"/>
    <w:rsid w:val="00861611"/>
    <w:rsid w:val="00864E1E"/>
    <w:rsid w:val="0086602B"/>
    <w:rsid w:val="00866F97"/>
    <w:rsid w:val="00867FCC"/>
    <w:rsid w:val="008703AE"/>
    <w:rsid w:val="00873A83"/>
    <w:rsid w:val="00876326"/>
    <w:rsid w:val="008769A4"/>
    <w:rsid w:val="00881551"/>
    <w:rsid w:val="00881575"/>
    <w:rsid w:val="00881678"/>
    <w:rsid w:val="00881705"/>
    <w:rsid w:val="00884422"/>
    <w:rsid w:val="0088499B"/>
    <w:rsid w:val="00885008"/>
    <w:rsid w:val="00891A05"/>
    <w:rsid w:val="00892600"/>
    <w:rsid w:val="0089437B"/>
    <w:rsid w:val="00894394"/>
    <w:rsid w:val="00896099"/>
    <w:rsid w:val="008966D7"/>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0E3"/>
    <w:rsid w:val="0096342D"/>
    <w:rsid w:val="00963A01"/>
    <w:rsid w:val="009662E3"/>
    <w:rsid w:val="00973596"/>
    <w:rsid w:val="00980317"/>
    <w:rsid w:val="00981AFB"/>
    <w:rsid w:val="00985ACB"/>
    <w:rsid w:val="0099242F"/>
    <w:rsid w:val="00992C80"/>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12E"/>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B69C0"/>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3A71"/>
    <w:rsid w:val="00C34595"/>
    <w:rsid w:val="00C351C6"/>
    <w:rsid w:val="00C3668D"/>
    <w:rsid w:val="00C40083"/>
    <w:rsid w:val="00C41ECC"/>
    <w:rsid w:val="00C45B2C"/>
    <w:rsid w:val="00C50A0A"/>
    <w:rsid w:val="00C54101"/>
    <w:rsid w:val="00C550A2"/>
    <w:rsid w:val="00C5609F"/>
    <w:rsid w:val="00C61283"/>
    <w:rsid w:val="00C61C7B"/>
    <w:rsid w:val="00C65D0A"/>
    <w:rsid w:val="00C71E0C"/>
    <w:rsid w:val="00C759D9"/>
    <w:rsid w:val="00C763A6"/>
    <w:rsid w:val="00C832CB"/>
    <w:rsid w:val="00C833FF"/>
    <w:rsid w:val="00C844EA"/>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4CD7"/>
    <w:rsid w:val="00CD50FE"/>
    <w:rsid w:val="00CD5B59"/>
    <w:rsid w:val="00CE08E9"/>
    <w:rsid w:val="00CE70F9"/>
    <w:rsid w:val="00CF231D"/>
    <w:rsid w:val="00CF404E"/>
    <w:rsid w:val="00D020AA"/>
    <w:rsid w:val="00D03A45"/>
    <w:rsid w:val="00D0450E"/>
    <w:rsid w:val="00D07980"/>
    <w:rsid w:val="00D1080B"/>
    <w:rsid w:val="00D10941"/>
    <w:rsid w:val="00D12F7D"/>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D01F9"/>
    <w:rsid w:val="00DD43EE"/>
    <w:rsid w:val="00DE2FAC"/>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123C"/>
    <w:rsid w:val="00F028FB"/>
    <w:rsid w:val="00F03294"/>
    <w:rsid w:val="00F035D6"/>
    <w:rsid w:val="00F06751"/>
    <w:rsid w:val="00F17127"/>
    <w:rsid w:val="00F173D2"/>
    <w:rsid w:val="00F23AE4"/>
    <w:rsid w:val="00F24F18"/>
    <w:rsid w:val="00F27CDE"/>
    <w:rsid w:val="00F37DAB"/>
    <w:rsid w:val="00F37ED6"/>
    <w:rsid w:val="00F41543"/>
    <w:rsid w:val="00F45478"/>
    <w:rsid w:val="00F45FC5"/>
    <w:rsid w:val="00F516CD"/>
    <w:rsid w:val="00F52208"/>
    <w:rsid w:val="00F52668"/>
    <w:rsid w:val="00F546EB"/>
    <w:rsid w:val="00F611D4"/>
    <w:rsid w:val="00F63883"/>
    <w:rsid w:val="00F70C16"/>
    <w:rsid w:val="00F70DDC"/>
    <w:rsid w:val="00F70F7D"/>
    <w:rsid w:val="00F71BFB"/>
    <w:rsid w:val="00F74A07"/>
    <w:rsid w:val="00F7595C"/>
    <w:rsid w:val="00F75C31"/>
    <w:rsid w:val="00F802F8"/>
    <w:rsid w:val="00F8171C"/>
    <w:rsid w:val="00F8320A"/>
    <w:rsid w:val="00F84A7B"/>
    <w:rsid w:val="00F90F04"/>
    <w:rsid w:val="00F94AB9"/>
    <w:rsid w:val="00FA0200"/>
    <w:rsid w:val="00FA0C79"/>
    <w:rsid w:val="00FA0F32"/>
    <w:rsid w:val="00FA30F8"/>
    <w:rsid w:val="00FA5BC0"/>
    <w:rsid w:val="00FA632A"/>
    <w:rsid w:val="00FA6640"/>
    <w:rsid w:val="00FA7273"/>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3.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21</TotalTime>
  <Pages>4</Pages>
  <Words>798</Words>
  <Characters>4893</Characters>
  <Application>Microsoft Office Word</Application>
  <DocSecurity>0</DocSecurity>
  <Lines>195</Lines>
  <Paragraphs>105</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5586</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30</cp:revision>
  <cp:lastPrinted>2020-12-29T11:30:00Z</cp:lastPrinted>
  <dcterms:created xsi:type="dcterms:W3CDTF">2020-10-12T11:19:00Z</dcterms:created>
  <dcterms:modified xsi:type="dcterms:W3CDTF">2021-01-25T09:45:00Z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